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4A47" w:rsidRDefault="004A4A47" w:rsidP="004A4A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TOMLYNSON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(fl.1419)</w:t>
      </w:r>
    </w:p>
    <w:p w:rsidR="004A4A47" w:rsidRDefault="004A4A47" w:rsidP="004A4A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Skelton.</w:t>
      </w:r>
      <w:bookmarkStart w:id="0" w:name="_GoBack"/>
      <w:bookmarkEnd w:id="0"/>
    </w:p>
    <w:p w:rsidR="004A4A47" w:rsidRDefault="004A4A47" w:rsidP="004A4A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A4A47" w:rsidRDefault="004A4A47" w:rsidP="004A4A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A4A47" w:rsidRDefault="004A4A47" w:rsidP="004A4A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Dec.1419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Howden, Yorkshire,</w:t>
      </w:r>
    </w:p>
    <w:p w:rsidR="004A4A47" w:rsidRDefault="004A4A47" w:rsidP="004A4A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the late Sir John Hotham(q.v.).</w:t>
      </w:r>
    </w:p>
    <w:p w:rsidR="004A4A47" w:rsidRDefault="004A4A47" w:rsidP="004A4A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 21-302)</w:t>
      </w:r>
    </w:p>
    <w:p w:rsidR="004A4A47" w:rsidRDefault="004A4A47" w:rsidP="004A4A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A4A47" w:rsidRDefault="004A4A47" w:rsidP="004A4A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4A4A47" w:rsidRDefault="004A4A47" w:rsidP="004A4A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March 2016</w:t>
      </w:r>
    </w:p>
    <w:sectPr w:rsidR="006B2F86" w:rsidRPr="004A4A4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4A47" w:rsidRDefault="004A4A47" w:rsidP="00E71FC3">
      <w:pPr>
        <w:spacing w:after="0" w:line="240" w:lineRule="auto"/>
      </w:pPr>
      <w:r>
        <w:separator/>
      </w:r>
    </w:p>
  </w:endnote>
  <w:endnote w:type="continuationSeparator" w:id="0">
    <w:p w:rsidR="004A4A47" w:rsidRDefault="004A4A4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4A47" w:rsidRDefault="004A4A47" w:rsidP="00E71FC3">
      <w:pPr>
        <w:spacing w:after="0" w:line="240" w:lineRule="auto"/>
      </w:pPr>
      <w:r>
        <w:separator/>
      </w:r>
    </w:p>
  </w:footnote>
  <w:footnote w:type="continuationSeparator" w:id="0">
    <w:p w:rsidR="004A4A47" w:rsidRDefault="004A4A4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A47"/>
    <w:rsid w:val="004A4A4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86A39A"/>
  <w15:chartTrackingRefBased/>
  <w15:docId w15:val="{73BDD3AC-FF8C-42A9-915F-B8F20AE5C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2016-03-15T11:53:00Z</dcterms:created>
  <dcterms:modified xsi:type="dcterms:W3CDTF">2016-03-15T11:54:00Z</dcterms:modified>
</cp:coreProperties>
</file>